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2DB5F" w14:textId="77777777" w:rsidR="00AD6BAD" w:rsidRDefault="00AD6BAD" w:rsidP="00AD6B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WHYTE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ED69098" w14:textId="77777777" w:rsidR="00AD6BAD" w:rsidRDefault="00AD6BAD" w:rsidP="00AD6B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Barnstaple, Devon. Merchant.</w:t>
      </w:r>
    </w:p>
    <w:p w14:paraId="38760331" w14:textId="77777777" w:rsidR="00AD6BAD" w:rsidRDefault="00AD6BAD" w:rsidP="00AD6BAD">
      <w:pPr>
        <w:rPr>
          <w:rFonts w:ascii="Times New Roman" w:hAnsi="Times New Roman" w:cs="Times New Roman"/>
        </w:rPr>
      </w:pPr>
    </w:p>
    <w:p w14:paraId="22653EE7" w14:textId="77777777" w:rsidR="00AD6BAD" w:rsidRDefault="00AD6BAD" w:rsidP="00AD6BAD">
      <w:pPr>
        <w:rPr>
          <w:rFonts w:ascii="Times New Roman" w:hAnsi="Times New Roman" w:cs="Times New Roman"/>
        </w:rPr>
      </w:pPr>
    </w:p>
    <w:p w14:paraId="212ADE11" w14:textId="77777777" w:rsidR="00AD6BAD" w:rsidRDefault="00AD6BAD" w:rsidP="00AD6B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Repond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Tenbie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0495E3DB" w14:textId="77777777" w:rsidR="00AD6BAD" w:rsidRDefault="00AD6BAD" w:rsidP="00AD6B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213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5530C73" w14:textId="77777777" w:rsidR="00AD6BAD" w:rsidRDefault="00AD6BAD" w:rsidP="00AD6BAD">
      <w:pPr>
        <w:rPr>
          <w:rFonts w:ascii="Times New Roman" w:hAnsi="Times New Roman" w:cs="Times New Roman"/>
        </w:rPr>
      </w:pPr>
    </w:p>
    <w:p w14:paraId="5E113A9E" w14:textId="77777777" w:rsidR="00AD6BAD" w:rsidRDefault="00AD6BAD" w:rsidP="00AD6BAD">
      <w:pPr>
        <w:rPr>
          <w:rFonts w:ascii="Times New Roman" w:hAnsi="Times New Roman" w:cs="Times New Roman"/>
        </w:rPr>
      </w:pPr>
    </w:p>
    <w:p w14:paraId="5602AAFF" w14:textId="77777777" w:rsidR="00AD6BAD" w:rsidRDefault="00AD6BAD" w:rsidP="00AD6B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November 2018</w:t>
      </w:r>
    </w:p>
    <w:p w14:paraId="1045ED1C" w14:textId="04947EB2" w:rsidR="006B2F86" w:rsidRPr="00E71FC3" w:rsidRDefault="00AD6BAD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816A6" w14:textId="77777777" w:rsidR="00AD6BAD" w:rsidRDefault="00AD6BAD" w:rsidP="00E71FC3">
      <w:r>
        <w:separator/>
      </w:r>
    </w:p>
  </w:endnote>
  <w:endnote w:type="continuationSeparator" w:id="0">
    <w:p w14:paraId="5126C876" w14:textId="77777777" w:rsidR="00AD6BAD" w:rsidRDefault="00AD6B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C74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5FF8B" w14:textId="77777777" w:rsidR="00AD6BAD" w:rsidRDefault="00AD6BAD" w:rsidP="00E71FC3">
      <w:r>
        <w:separator/>
      </w:r>
    </w:p>
  </w:footnote>
  <w:footnote w:type="continuationSeparator" w:id="0">
    <w:p w14:paraId="195101E7" w14:textId="77777777" w:rsidR="00AD6BAD" w:rsidRDefault="00AD6B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BAD"/>
    <w:rsid w:val="001A7C09"/>
    <w:rsid w:val="00577BD5"/>
    <w:rsid w:val="00656CBA"/>
    <w:rsid w:val="006A1F77"/>
    <w:rsid w:val="00733BE7"/>
    <w:rsid w:val="00AB52E8"/>
    <w:rsid w:val="00AD6BA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F560B"/>
  <w15:chartTrackingRefBased/>
  <w15:docId w15:val="{BC74AB3E-01FF-458E-BE36-B58E3E6D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B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D6B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2018-11-27T17:28:00Z</dcterms:created>
  <dcterms:modified xsi:type="dcterms:W3CDTF">2018-11-27T17:37:00Z</dcterms:modified>
</cp:coreProperties>
</file>